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1EF" w:rsidRDefault="00EB11EF" w:rsidP="00EB1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MESSANGER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EB11EF" w:rsidRDefault="00EB11EF" w:rsidP="00EB11EF">
      <w:pPr>
        <w:rPr>
          <w:rFonts w:ascii="Times New Roman" w:hAnsi="Times New Roman" w:cs="Times New Roman"/>
        </w:rPr>
      </w:pPr>
    </w:p>
    <w:p w:rsidR="00EB11EF" w:rsidRDefault="00EB11EF" w:rsidP="00EB11EF">
      <w:pPr>
        <w:rPr>
          <w:rFonts w:ascii="Times New Roman" w:hAnsi="Times New Roman" w:cs="Times New Roman"/>
        </w:rPr>
      </w:pPr>
    </w:p>
    <w:p w:rsidR="00EB11EF" w:rsidRDefault="00EB11EF" w:rsidP="00EB1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EB11EF" w:rsidRDefault="00EB11EF" w:rsidP="00EB1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EB11EF" w:rsidRDefault="00EB11EF" w:rsidP="00EB1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EB11EF" w:rsidRDefault="00EB11EF" w:rsidP="00EB11EF">
      <w:pPr>
        <w:rPr>
          <w:rFonts w:ascii="Times New Roman" w:hAnsi="Times New Roman" w:cs="Times New Roman"/>
        </w:rPr>
      </w:pPr>
    </w:p>
    <w:p w:rsidR="00EB11EF" w:rsidRDefault="00EB11EF" w:rsidP="00EB11EF">
      <w:pPr>
        <w:rPr>
          <w:rFonts w:ascii="Times New Roman" w:hAnsi="Times New Roman" w:cs="Times New Roman"/>
        </w:rPr>
      </w:pPr>
    </w:p>
    <w:p w:rsidR="00EB11EF" w:rsidRPr="00711916" w:rsidRDefault="00EB11EF" w:rsidP="00EB1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EB11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1EF" w:rsidRDefault="00EB11EF" w:rsidP="00E71FC3">
      <w:r>
        <w:separator/>
      </w:r>
    </w:p>
  </w:endnote>
  <w:endnote w:type="continuationSeparator" w:id="0">
    <w:p w:rsidR="00EB11EF" w:rsidRDefault="00EB11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1EF" w:rsidRDefault="00EB11EF" w:rsidP="00E71FC3">
      <w:r>
        <w:separator/>
      </w:r>
    </w:p>
  </w:footnote>
  <w:footnote w:type="continuationSeparator" w:id="0">
    <w:p w:rsidR="00EB11EF" w:rsidRDefault="00EB11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EF"/>
    <w:rsid w:val="001A7C09"/>
    <w:rsid w:val="00733BE7"/>
    <w:rsid w:val="00AB52E8"/>
    <w:rsid w:val="00B16D3F"/>
    <w:rsid w:val="00E71FC3"/>
    <w:rsid w:val="00EB11E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D4D27-1D01-40F8-8049-451B28A9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11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11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2016-08-12T20:52:00Z</dcterms:created>
  <dcterms:modified xsi:type="dcterms:W3CDTF">2016-08-12T20:54:00Z</dcterms:modified>
</cp:coreProperties>
</file>